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078E9" w14:textId="244D91FB" w:rsidR="004D2EEA" w:rsidRDefault="004D2EEA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A6D606A" wp14:editId="7BAF1302">
                <wp:simplePos x="0" y="0"/>
                <wp:positionH relativeFrom="column">
                  <wp:posOffset>4095750</wp:posOffset>
                </wp:positionH>
                <wp:positionV relativeFrom="paragraph">
                  <wp:posOffset>-512445</wp:posOffset>
                </wp:positionV>
                <wp:extent cx="213931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31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49106CD" w14:textId="403F92D6" w:rsidR="001466B0" w:rsidRPr="00535962" w:rsidRDefault="00A94312" w:rsidP="001466B0">
                                    <w:pPr>
                                      <w:jc w:val="center"/>
                                    </w:pPr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89507891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r w:rsidR="00DC60DE" w:rsidRPr="00DC60DE">
                                          <w:rPr>
                                            <w:rStyle w:val="Style2"/>
                                          </w:rPr>
                                          <w:t>MIVHED-CC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</w:t>
                                        </w:r>
                                        <w:r w:rsidR="00DC60DE" w:rsidRPr="00DC60DE">
                                          <w:rPr>
                                            <w:rStyle w:val="Style2"/>
                                          </w:rPr>
                                          <w:t>-LPN-202</w:t>
                                        </w:r>
                                        <w:r w:rsidR="007521F6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="00DC60DE" w:rsidRPr="00DC60DE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A5568F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7521F6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322B3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6D606A" id="Group 21" o:spid="_x0000_s1026" style="position:absolute;margin-left:322.5pt;margin-top:-40.35pt;width:16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No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49106CD" w14:textId="403F92D6" w:rsidR="001466B0" w:rsidRPr="00535962" w:rsidRDefault="00A94312" w:rsidP="001466B0">
                              <w:pPr>
                                <w:jc w:val="center"/>
                              </w:pPr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89507891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r w:rsidR="00DC60DE" w:rsidRPr="00DC60DE">
                                    <w:rPr>
                                      <w:rStyle w:val="Style2"/>
                                    </w:rPr>
                                    <w:t>MIVHED-CC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</w:t>
                                  </w:r>
                                  <w:r w:rsidR="00DC60DE" w:rsidRPr="00DC60DE">
                                    <w:rPr>
                                      <w:rStyle w:val="Style2"/>
                                    </w:rPr>
                                    <w:t>-LPN-202</w:t>
                                  </w:r>
                                  <w:r w:rsidR="007521F6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="00DC60DE" w:rsidRPr="00DC60DE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A5568F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7521F6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3322B3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E23863A" w14:textId="2CD28BE5" w:rsidR="00535962" w:rsidRPr="00F7167E" w:rsidRDefault="004D2EEA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EB6DE0" wp14:editId="5354C53C">
                <wp:simplePos x="0" y="0"/>
                <wp:positionH relativeFrom="column">
                  <wp:posOffset>4676776</wp:posOffset>
                </wp:positionH>
                <wp:positionV relativeFrom="paragraph">
                  <wp:posOffset>161925</wp:posOffset>
                </wp:positionV>
                <wp:extent cx="172593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54AF15" w14:textId="2A98F365" w:rsidR="0026335F" w:rsidRPr="004D2EEA" w:rsidRDefault="00A94312">
                            <w:pPr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6-0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727E4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02 de junio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B6DE0" id="Text Box 12" o:spid="_x0000_s1031" type="#_x0000_t202" style="position:absolute;margin-left:368.25pt;margin-top:12.75pt;width:135.9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" filled="f" stroked="f">
                <v:textbox>
                  <w:txbxContent>
                    <w:p w14:paraId="0B54AF15" w14:textId="2A98F365" w:rsidR="0026335F" w:rsidRPr="004D2EEA" w:rsidRDefault="002D6A53">
                      <w:pPr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6-0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727E4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02 de junio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210C7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353BD023" wp14:editId="1AF8307A">
            <wp:simplePos x="0" y="0"/>
            <wp:positionH relativeFrom="margin">
              <wp:align>center</wp:align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694C"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97152" behindDoc="1" locked="0" layoutInCell="1" allowOverlap="1" wp14:anchorId="078CBAE0" wp14:editId="123E73A7">
            <wp:simplePos x="0" y="0"/>
            <wp:positionH relativeFrom="margin">
              <wp:posOffset>-314325</wp:posOffset>
            </wp:positionH>
            <wp:positionV relativeFrom="paragraph">
              <wp:posOffset>-320548</wp:posOffset>
            </wp:positionV>
            <wp:extent cx="733425" cy="626507"/>
            <wp:effectExtent l="0" t="0" r="0" b="2540"/>
            <wp:wrapNone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919FFA" wp14:editId="74969D1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631C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9FFA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033631C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523448F3" w14:textId="77777777" w:rsidR="00843E48" w:rsidRDefault="00A94312" w:rsidP="00843E48">
      <w:pPr>
        <w:jc w:val="center"/>
        <w:rPr>
          <w:rStyle w:val="Style6"/>
          <w:sz w:val="24"/>
          <w:szCs w:val="24"/>
        </w:rPr>
      </w:pPr>
      <w:sdt>
        <w:sdtPr>
          <w:rPr>
            <w:rStyle w:val="Style6"/>
            <w:sz w:val="24"/>
            <w:szCs w:val="24"/>
          </w:rPr>
          <w:alias w:val="Nombre de la Institución"/>
          <w:tag w:val="Nombre de la Institución"/>
          <w:id w:val="8389551"/>
        </w:sdtPr>
        <w:sdtEndPr>
          <w:rPr>
            <w:rStyle w:val="Style6"/>
          </w:rPr>
        </w:sdtEndPr>
        <w:sdtContent>
          <w:r w:rsidR="0098729F" w:rsidRPr="0081144F">
            <w:rPr>
              <w:rStyle w:val="Style6"/>
            </w:rPr>
            <w:t>MINISTERIO DE LA VIVIENDA, HÁBITAT Y EDIFICACIONES (MIVHED)</w:t>
          </w:r>
        </w:sdtContent>
      </w:sdt>
    </w:p>
    <w:p w14:paraId="6E6DC7C2" w14:textId="633DBACD" w:rsidR="006506D0" w:rsidRPr="00843E48" w:rsidRDefault="000030D2" w:rsidP="00843E48">
      <w:pPr>
        <w:jc w:val="center"/>
        <w:rPr>
          <w:rFonts w:ascii="Arial Bold" w:hAnsi="Arial Bold"/>
          <w:b/>
          <w:spacing w:val="-20"/>
          <w:w w:val="90"/>
          <w:sz w:val="24"/>
          <w:szCs w:val="24"/>
        </w:rPr>
      </w:pP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8A9C5E" wp14:editId="26998127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CD8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A9C5E" id="Text Box 13" o:spid="_x0000_s1033" type="#_x0000_t202" style="position:absolute;left:0;text-align:left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E57CD8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4953FC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EB583BB" wp14:editId="0EA27816">
                <wp:simplePos x="0" y="0"/>
                <wp:positionH relativeFrom="margin">
                  <wp:align>center</wp:align>
                </wp:positionH>
                <wp:positionV relativeFrom="paragraph">
                  <wp:posOffset>72390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04CB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583BB" id="Text Box 18" o:spid="_x0000_s1034" type="#_x0000_t202" style="position:absolute;left:0;text-align:left;margin-left:0;margin-top:5.7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" stroked="f">
                <v:textbox>
                  <w:txbxContent>
                    <w:p w14:paraId="47104CB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BCC17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F4F0B3" wp14:editId="6B17664C">
                <wp:simplePos x="0" y="0"/>
                <wp:positionH relativeFrom="column">
                  <wp:posOffset>256540</wp:posOffset>
                </wp:positionH>
                <wp:positionV relativeFrom="paragraph">
                  <wp:posOffset>106680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D8B644" w14:textId="2ECC9030" w:rsidR="002E1412" w:rsidRPr="002E1412" w:rsidRDefault="00A943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07043">
                                  <w:rPr>
                                    <w:rStyle w:val="Style8"/>
                                    <w:smallCaps/>
                                  </w:rPr>
                                  <w:t>COMITÉ</w:t>
                                </w:r>
                                <w:r w:rsidR="00996C50">
                                  <w:rPr>
                                    <w:rStyle w:val="Style8"/>
                                    <w:smallCaps/>
                                  </w:rPr>
                                  <w:t xml:space="preserve">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4F0B3" id="Text Box 17" o:spid="_x0000_s1035" type="#_x0000_t202" style="position:absolute;left:0;text-align:left;margin-left:20.2pt;margin-top:8.4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" stroked="f">
                <v:textbox>
                  <w:txbxContent>
                    <w:p w14:paraId="08D8B644" w14:textId="2ECC9030" w:rsidR="002E1412" w:rsidRPr="002E1412" w:rsidRDefault="002D6A5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07043">
                            <w:rPr>
                              <w:rStyle w:val="Style8"/>
                              <w:smallCaps/>
                            </w:rPr>
                            <w:t>COMITÉ</w:t>
                          </w:r>
                          <w:r w:rsidR="00996C50">
                            <w:rPr>
                              <w:rStyle w:val="Style8"/>
                              <w:smallCaps/>
                            </w:rPr>
                            <w:t xml:space="preserve">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57861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8C0FF3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6EF98F9" w14:textId="369E57E2" w:rsidR="007B0E1F" w:rsidRPr="004D2EEA" w:rsidRDefault="00E82502" w:rsidP="004D2EEA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>[El Oferente deberá completar</w:t>
      </w:r>
      <w:r w:rsidR="004D2EEA">
        <w:rPr>
          <w:i/>
          <w:iCs/>
          <w:color w:val="FF0000"/>
          <w:sz w:val="20"/>
          <w:szCs w:val="20"/>
          <w:lang w:val="es-DO"/>
        </w:rPr>
        <w:t xml:space="preserve">, firmar y sellar </w:t>
      </w:r>
      <w:r w:rsidRPr="004F17F3">
        <w:rPr>
          <w:i/>
          <w:iCs/>
          <w:color w:val="FF0000"/>
          <w:sz w:val="20"/>
          <w:szCs w:val="20"/>
          <w:lang w:val="es-DO"/>
        </w:rPr>
        <w:t xml:space="preserve">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7888176" w14:textId="77777777" w:rsidTr="00E82502">
        <w:trPr>
          <w:cantSplit/>
          <w:trHeight w:val="440"/>
        </w:trPr>
        <w:tc>
          <w:tcPr>
            <w:tcW w:w="9252" w:type="dxa"/>
          </w:tcPr>
          <w:p w14:paraId="00CC453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BF103E1" w14:textId="77777777" w:rsidTr="00E82502">
        <w:trPr>
          <w:cantSplit/>
          <w:trHeight w:val="440"/>
        </w:trPr>
        <w:tc>
          <w:tcPr>
            <w:tcW w:w="9252" w:type="dxa"/>
          </w:tcPr>
          <w:p w14:paraId="0ADB58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82A6EF" w14:textId="77777777" w:rsidTr="00E82502">
        <w:trPr>
          <w:cantSplit/>
          <w:trHeight w:val="440"/>
        </w:trPr>
        <w:tc>
          <w:tcPr>
            <w:tcW w:w="9252" w:type="dxa"/>
          </w:tcPr>
          <w:p w14:paraId="082E83C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1685316" w14:textId="77777777" w:rsidTr="00E82502">
        <w:trPr>
          <w:cantSplit/>
          <w:trHeight w:val="440"/>
        </w:trPr>
        <w:tc>
          <w:tcPr>
            <w:tcW w:w="9252" w:type="dxa"/>
          </w:tcPr>
          <w:p w14:paraId="5E4B14C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D36BD" w14:textId="77777777" w:rsidTr="00E82502">
        <w:trPr>
          <w:cantSplit/>
          <w:trHeight w:val="440"/>
        </w:trPr>
        <w:tc>
          <w:tcPr>
            <w:tcW w:w="9252" w:type="dxa"/>
          </w:tcPr>
          <w:p w14:paraId="1A48291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6550C2E" w14:textId="77777777" w:rsidTr="00E82502">
        <w:trPr>
          <w:cantSplit/>
          <w:trHeight w:val="440"/>
        </w:trPr>
        <w:tc>
          <w:tcPr>
            <w:tcW w:w="9252" w:type="dxa"/>
          </w:tcPr>
          <w:p w14:paraId="5C09DEC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1B3EF2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EEA7ED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511BA0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419A17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7C11D65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371FA" w14:textId="77777777" w:rsidR="00150758" w:rsidRDefault="00150758" w:rsidP="001007E7">
      <w:pPr>
        <w:spacing w:after="0" w:line="240" w:lineRule="auto"/>
      </w:pPr>
      <w:r>
        <w:separator/>
      </w:r>
    </w:p>
  </w:endnote>
  <w:endnote w:type="continuationSeparator" w:id="0">
    <w:p w14:paraId="04634C64" w14:textId="77777777" w:rsidR="00150758" w:rsidRDefault="001507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9D4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4AA3289" wp14:editId="7061A68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3DA2EA" wp14:editId="709FD52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572A6F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E03A06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3DA2E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F572A6F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E03A06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C22E63" wp14:editId="3A7A5C5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6E367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C22E63" id="Text Box 1" o:spid="_x0000_s1037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C06E367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6918B14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891851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AA87F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62EB7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93C6FA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87FFC" w14:textId="77777777" w:rsidR="00150758" w:rsidRDefault="00150758" w:rsidP="001007E7">
      <w:pPr>
        <w:spacing w:after="0" w:line="240" w:lineRule="auto"/>
      </w:pPr>
      <w:r>
        <w:separator/>
      </w:r>
    </w:p>
  </w:footnote>
  <w:footnote w:type="continuationSeparator" w:id="0">
    <w:p w14:paraId="622716E1" w14:textId="77777777" w:rsidR="00150758" w:rsidRDefault="0015075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210C7"/>
    <w:rsid w:val="00022313"/>
    <w:rsid w:val="000260EE"/>
    <w:rsid w:val="00034DD9"/>
    <w:rsid w:val="00045479"/>
    <w:rsid w:val="0005792C"/>
    <w:rsid w:val="000B0DCD"/>
    <w:rsid w:val="000B6704"/>
    <w:rsid w:val="000E02D9"/>
    <w:rsid w:val="001007E7"/>
    <w:rsid w:val="001020C0"/>
    <w:rsid w:val="00114C89"/>
    <w:rsid w:val="001466B0"/>
    <w:rsid w:val="00150758"/>
    <w:rsid w:val="00157600"/>
    <w:rsid w:val="00170EC5"/>
    <w:rsid w:val="00181E8D"/>
    <w:rsid w:val="00194FF2"/>
    <w:rsid w:val="001A3F92"/>
    <w:rsid w:val="001B4940"/>
    <w:rsid w:val="001F73A7"/>
    <w:rsid w:val="002009A7"/>
    <w:rsid w:val="0024694C"/>
    <w:rsid w:val="00253DBA"/>
    <w:rsid w:val="0026335F"/>
    <w:rsid w:val="00295BD4"/>
    <w:rsid w:val="002B59E1"/>
    <w:rsid w:val="002D451D"/>
    <w:rsid w:val="002D6A53"/>
    <w:rsid w:val="002E1412"/>
    <w:rsid w:val="002E635A"/>
    <w:rsid w:val="003045FB"/>
    <w:rsid w:val="00314023"/>
    <w:rsid w:val="00341484"/>
    <w:rsid w:val="00392351"/>
    <w:rsid w:val="003A6141"/>
    <w:rsid w:val="003E7BAB"/>
    <w:rsid w:val="00404131"/>
    <w:rsid w:val="00412D64"/>
    <w:rsid w:val="0042490F"/>
    <w:rsid w:val="004379A6"/>
    <w:rsid w:val="0044234A"/>
    <w:rsid w:val="00456C17"/>
    <w:rsid w:val="00466B9C"/>
    <w:rsid w:val="004B30DA"/>
    <w:rsid w:val="004D2EEA"/>
    <w:rsid w:val="004D45A8"/>
    <w:rsid w:val="004E1176"/>
    <w:rsid w:val="00535962"/>
    <w:rsid w:val="005574F7"/>
    <w:rsid w:val="005727E4"/>
    <w:rsid w:val="00583A2C"/>
    <w:rsid w:val="005B7B38"/>
    <w:rsid w:val="005D78BB"/>
    <w:rsid w:val="005E11A2"/>
    <w:rsid w:val="00610D1D"/>
    <w:rsid w:val="00611A07"/>
    <w:rsid w:val="0062541C"/>
    <w:rsid w:val="0062592A"/>
    <w:rsid w:val="006506D0"/>
    <w:rsid w:val="00651BD9"/>
    <w:rsid w:val="00651E48"/>
    <w:rsid w:val="00666D56"/>
    <w:rsid w:val="006709BC"/>
    <w:rsid w:val="006F567F"/>
    <w:rsid w:val="007120BC"/>
    <w:rsid w:val="00725091"/>
    <w:rsid w:val="007521F6"/>
    <w:rsid w:val="00780880"/>
    <w:rsid w:val="007B0E1F"/>
    <w:rsid w:val="007B6F6F"/>
    <w:rsid w:val="00820C9F"/>
    <w:rsid w:val="0082707E"/>
    <w:rsid w:val="008315B0"/>
    <w:rsid w:val="00843E48"/>
    <w:rsid w:val="0085633B"/>
    <w:rsid w:val="008B3AE5"/>
    <w:rsid w:val="008C388B"/>
    <w:rsid w:val="00907043"/>
    <w:rsid w:val="00966EEE"/>
    <w:rsid w:val="00977C54"/>
    <w:rsid w:val="0098729F"/>
    <w:rsid w:val="00996C50"/>
    <w:rsid w:val="009A2884"/>
    <w:rsid w:val="009C32D4"/>
    <w:rsid w:val="009D2D20"/>
    <w:rsid w:val="00A16099"/>
    <w:rsid w:val="00A5568F"/>
    <w:rsid w:val="00A640BD"/>
    <w:rsid w:val="00A641A7"/>
    <w:rsid w:val="00A72F42"/>
    <w:rsid w:val="00A94312"/>
    <w:rsid w:val="00AD7919"/>
    <w:rsid w:val="00AF1C22"/>
    <w:rsid w:val="00AF2E6B"/>
    <w:rsid w:val="00B26AE8"/>
    <w:rsid w:val="00B62EEF"/>
    <w:rsid w:val="00B97B51"/>
    <w:rsid w:val="00BA0007"/>
    <w:rsid w:val="00BA417A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44D8"/>
    <w:rsid w:val="00CE67A3"/>
    <w:rsid w:val="00D1201E"/>
    <w:rsid w:val="00D24FA7"/>
    <w:rsid w:val="00D2560E"/>
    <w:rsid w:val="00D45A3E"/>
    <w:rsid w:val="00D64696"/>
    <w:rsid w:val="00D7710E"/>
    <w:rsid w:val="00D87440"/>
    <w:rsid w:val="00D90D49"/>
    <w:rsid w:val="00D9600B"/>
    <w:rsid w:val="00DC5D96"/>
    <w:rsid w:val="00DC60DE"/>
    <w:rsid w:val="00DD4F3E"/>
    <w:rsid w:val="00E13E55"/>
    <w:rsid w:val="00E17E9F"/>
    <w:rsid w:val="00E50215"/>
    <w:rsid w:val="00E62B5F"/>
    <w:rsid w:val="00E82502"/>
    <w:rsid w:val="00EA6B34"/>
    <w:rsid w:val="00EA7406"/>
    <w:rsid w:val="00EB3450"/>
    <w:rsid w:val="00EB7F02"/>
    <w:rsid w:val="00ED616D"/>
    <w:rsid w:val="00EE1E7B"/>
    <w:rsid w:val="00EE310F"/>
    <w:rsid w:val="00F06920"/>
    <w:rsid w:val="00F225BF"/>
    <w:rsid w:val="00F53753"/>
    <w:rsid w:val="00F7167E"/>
    <w:rsid w:val="00F7443C"/>
    <w:rsid w:val="00F84D68"/>
    <w:rsid w:val="00F9504D"/>
    <w:rsid w:val="00FA01DC"/>
    <w:rsid w:val="00FA2AFA"/>
    <w:rsid w:val="00FC2399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9CB101D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154</Words>
  <Characters>892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Daneurys Sanchez Montilla</cp:lastModifiedBy>
  <cp:revision>7</cp:revision>
  <cp:lastPrinted>2011-03-04T18:48:00Z</cp:lastPrinted>
  <dcterms:created xsi:type="dcterms:W3CDTF">2026-03-11T13:27:00Z</dcterms:created>
  <dcterms:modified xsi:type="dcterms:W3CDTF">2026-04-14T17:56:00Z</dcterms:modified>
</cp:coreProperties>
</file>